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66701" w14:textId="77777777" w:rsidR="004F5700" w:rsidRDefault="004F5700" w:rsidP="004F5700">
      <w:pPr>
        <w:pStyle w:val="NoSpacing"/>
      </w:pPr>
      <w:r>
        <w:rPr>
          <w:u w:val="single"/>
        </w:rPr>
        <w:t>John WIDBURY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B6A6475" w14:textId="77777777" w:rsidR="004F5700" w:rsidRDefault="004F5700" w:rsidP="004F5700">
      <w:pPr>
        <w:pStyle w:val="NoSpacing"/>
      </w:pPr>
    </w:p>
    <w:p w14:paraId="1B9CC734" w14:textId="77777777" w:rsidR="004F5700" w:rsidRDefault="004F5700" w:rsidP="004F5700">
      <w:pPr>
        <w:pStyle w:val="NoSpacing"/>
      </w:pPr>
    </w:p>
    <w:p w14:paraId="6892E28A" w14:textId="77777777" w:rsidR="004F5700" w:rsidRDefault="004F5700" w:rsidP="004F5700">
      <w:pPr>
        <w:pStyle w:val="NoSpacing"/>
      </w:pPr>
      <w:r>
        <w:t>26 Jun.1424</w:t>
      </w:r>
      <w:r>
        <w:tab/>
        <w:t>He was a juror on the inquisition post mortem held in Barnstaple,</w:t>
      </w:r>
    </w:p>
    <w:p w14:paraId="6609C15D" w14:textId="77777777" w:rsidR="004F5700" w:rsidRDefault="004F5700" w:rsidP="004F5700">
      <w:pPr>
        <w:pStyle w:val="NoSpacing"/>
      </w:pPr>
      <w:r>
        <w:tab/>
      </w:r>
      <w:r>
        <w:tab/>
        <w:t xml:space="preserve">Devon, into lands of John </w:t>
      </w:r>
      <w:proofErr w:type="spellStart"/>
      <w:r>
        <w:t>Arundell</w:t>
      </w:r>
      <w:proofErr w:type="spellEnd"/>
      <w:r>
        <w:t xml:space="preserve"> of Bideford(q.v.)</w:t>
      </w:r>
    </w:p>
    <w:p w14:paraId="1F4C08F2" w14:textId="77777777" w:rsidR="004F5700" w:rsidRDefault="004F5700" w:rsidP="004F570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22-291)</w:t>
      </w:r>
    </w:p>
    <w:p w14:paraId="42FFDE91" w14:textId="77777777" w:rsidR="004F5700" w:rsidRDefault="004F5700" w:rsidP="004F5700">
      <w:pPr>
        <w:pStyle w:val="NoSpacing"/>
      </w:pPr>
    </w:p>
    <w:p w14:paraId="6D0A326C" w14:textId="77777777" w:rsidR="004F5700" w:rsidRDefault="004F5700" w:rsidP="004F5700">
      <w:pPr>
        <w:pStyle w:val="NoSpacing"/>
      </w:pPr>
    </w:p>
    <w:p w14:paraId="3B3D3998" w14:textId="77777777" w:rsidR="004F5700" w:rsidRPr="000872EC" w:rsidRDefault="004F5700" w:rsidP="004F5700">
      <w:pPr>
        <w:pStyle w:val="NoSpacing"/>
      </w:pPr>
      <w:r>
        <w:t>23 January 2019</w:t>
      </w:r>
    </w:p>
    <w:p w14:paraId="504B60A0" w14:textId="32783CEF" w:rsidR="006B2F86" w:rsidRPr="004F5700" w:rsidRDefault="004F5700" w:rsidP="00E71FC3">
      <w:pPr>
        <w:pStyle w:val="NoSpacing"/>
      </w:pPr>
      <w:bookmarkStart w:id="0" w:name="_GoBack"/>
      <w:bookmarkEnd w:id="0"/>
    </w:p>
    <w:sectPr w:rsidR="006B2F86" w:rsidRPr="004F57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B1EEB" w14:textId="77777777" w:rsidR="004F5700" w:rsidRDefault="004F5700" w:rsidP="00E71FC3">
      <w:pPr>
        <w:spacing w:after="0" w:line="240" w:lineRule="auto"/>
      </w:pPr>
      <w:r>
        <w:separator/>
      </w:r>
    </w:p>
  </w:endnote>
  <w:endnote w:type="continuationSeparator" w:id="0">
    <w:p w14:paraId="207B6E52" w14:textId="77777777" w:rsidR="004F5700" w:rsidRDefault="004F57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579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6B995" w14:textId="77777777" w:rsidR="004F5700" w:rsidRDefault="004F5700" w:rsidP="00E71FC3">
      <w:pPr>
        <w:spacing w:after="0" w:line="240" w:lineRule="auto"/>
      </w:pPr>
      <w:r>
        <w:separator/>
      </w:r>
    </w:p>
  </w:footnote>
  <w:footnote w:type="continuationSeparator" w:id="0">
    <w:p w14:paraId="319F3AAF" w14:textId="77777777" w:rsidR="004F5700" w:rsidRDefault="004F57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00"/>
    <w:rsid w:val="001A7C09"/>
    <w:rsid w:val="004F57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E211"/>
  <w15:chartTrackingRefBased/>
  <w15:docId w15:val="{C01CCBBD-D2D9-489B-8DE8-10EF748BA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2019-01-23T20:52:00Z</dcterms:created>
  <dcterms:modified xsi:type="dcterms:W3CDTF">2019-01-23T20:52:00Z</dcterms:modified>
</cp:coreProperties>
</file>